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8980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6142C04D" w14:textId="77777777" w:rsidR="008C5062" w:rsidRPr="00AD1107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Lewes, Sussex. Butcher.</w:t>
      </w:r>
    </w:p>
    <w:p w14:paraId="58D82AC7" w14:textId="77777777" w:rsidR="008C5062" w:rsidRPr="00AD1107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EE0834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BDB306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>William Donne of London, chandler(q.v.), brought a plaint of debt against him,</w:t>
      </w:r>
    </w:p>
    <w:p w14:paraId="658991AB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Lewes, Sussex(q.v.), Richard Cros of Reading(q.v.), John Gold of</w:t>
      </w:r>
    </w:p>
    <w:p w14:paraId="69A63892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 and William Elyot of Horsham, Sussex(q.v.).</w:t>
      </w:r>
    </w:p>
    <w:p w14:paraId="28D515A7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AC6EA1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1CCA7E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90F980" w14:textId="77777777" w:rsidR="008C5062" w:rsidRDefault="008C5062" w:rsidP="008C50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34BDCAC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4F7B5" w14:textId="77777777" w:rsidR="008C5062" w:rsidRDefault="008C5062" w:rsidP="009139A6">
      <w:r>
        <w:separator/>
      </w:r>
    </w:p>
  </w:endnote>
  <w:endnote w:type="continuationSeparator" w:id="0">
    <w:p w14:paraId="6380435B" w14:textId="77777777" w:rsidR="008C5062" w:rsidRDefault="008C50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1F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D3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F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9E8B2" w14:textId="77777777" w:rsidR="008C5062" w:rsidRDefault="008C5062" w:rsidP="009139A6">
      <w:r>
        <w:separator/>
      </w:r>
    </w:p>
  </w:footnote>
  <w:footnote w:type="continuationSeparator" w:id="0">
    <w:p w14:paraId="16A252B6" w14:textId="77777777" w:rsidR="008C5062" w:rsidRDefault="008C50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D8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B4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BD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62"/>
    <w:rsid w:val="000666E0"/>
    <w:rsid w:val="002510B7"/>
    <w:rsid w:val="005C130B"/>
    <w:rsid w:val="00826F5C"/>
    <w:rsid w:val="008C506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689DF"/>
  <w15:chartTrackingRefBased/>
  <w15:docId w15:val="{1B2FCDC4-14B9-4A05-BAF8-AF184D8A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50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2022-07-09T13:31:00Z</dcterms:created>
  <dcterms:modified xsi:type="dcterms:W3CDTF">2022-07-09T13:31:00Z</dcterms:modified>
</cp:coreProperties>
</file>